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80" w:type="dxa"/>
        <w:tblInd w:w="-12" w:type="dxa"/>
        <w:tblLayout w:type="fixed"/>
        <w:tblLook w:val="0000"/>
      </w:tblPr>
      <w:tblGrid>
        <w:gridCol w:w="6691"/>
        <w:gridCol w:w="29"/>
        <w:gridCol w:w="1680"/>
        <w:gridCol w:w="1800"/>
        <w:gridCol w:w="1080"/>
      </w:tblGrid>
      <w:tr w:rsidR="0068042F" w:rsidRPr="009B5759" w:rsidTr="00AD40E2">
        <w:trPr>
          <w:trHeight w:val="459"/>
        </w:trPr>
        <w:tc>
          <w:tcPr>
            <w:tcW w:w="1128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68042F" w:rsidRPr="00B939CD" w:rsidRDefault="0068042F">
            <w:pPr>
              <w:jc w:val="right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Приложение </w:t>
            </w:r>
            <w:r>
              <w:rPr>
                <w:bCs/>
                <w:sz w:val="28"/>
                <w:szCs w:val="28"/>
                <w:lang w:val="en-US"/>
              </w:rPr>
              <w:t>1</w:t>
            </w:r>
          </w:p>
        </w:tc>
      </w:tr>
      <w:tr w:rsidR="0068042F" w:rsidRPr="009B5759" w:rsidTr="00AD40E2">
        <w:trPr>
          <w:trHeight w:val="459"/>
        </w:trPr>
        <w:tc>
          <w:tcPr>
            <w:tcW w:w="1128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:rsidR="0068042F" w:rsidRPr="00C524DD" w:rsidRDefault="0068042F">
            <w:pPr>
              <w:jc w:val="center"/>
              <w:rPr>
                <w:b/>
                <w:bCs/>
                <w:color w:val="808080"/>
                <w:sz w:val="32"/>
                <w:szCs w:val="32"/>
              </w:rPr>
            </w:pPr>
            <w:bookmarkStart w:id="0" w:name="RANGE!A1:E39"/>
            <w:bookmarkEnd w:id="0"/>
            <w:r>
              <w:rPr>
                <w:b/>
                <w:bCs/>
                <w:color w:val="808080"/>
                <w:sz w:val="32"/>
                <w:szCs w:val="32"/>
              </w:rPr>
              <w:t>Яковлевский муниципальный район</w:t>
            </w:r>
          </w:p>
        </w:tc>
      </w:tr>
      <w:tr w:rsidR="0068042F" w:rsidRPr="009B5759" w:rsidTr="00AD40E2">
        <w:trPr>
          <w:trHeight w:val="342"/>
        </w:trPr>
        <w:tc>
          <w:tcPr>
            <w:tcW w:w="1128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8042F" w:rsidRPr="009B5759" w:rsidRDefault="0068042F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9B5759">
              <w:rPr>
                <w:b/>
                <w:bCs/>
                <w:sz w:val="28"/>
                <w:szCs w:val="28"/>
              </w:rPr>
              <w:t>Итоги социальн</w:t>
            </w:r>
            <w:r>
              <w:rPr>
                <w:b/>
                <w:bCs/>
                <w:sz w:val="28"/>
                <w:szCs w:val="28"/>
              </w:rPr>
              <w:t>о-экономического развития за 9 месяцев 2018 года</w:t>
            </w:r>
          </w:p>
        </w:tc>
      </w:tr>
      <w:tr w:rsidR="0068042F" w:rsidRPr="009B5759" w:rsidTr="00AD40E2">
        <w:trPr>
          <w:trHeight w:val="65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5F0266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 месяцев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b/>
                  <w:bCs/>
                  <w:sz w:val="28"/>
                  <w:szCs w:val="28"/>
                </w:rPr>
                <w:t>2017</w:t>
              </w:r>
              <w:r w:rsidRPr="009B5759">
                <w:rPr>
                  <w:b/>
                  <w:bCs/>
                  <w:sz w:val="28"/>
                  <w:szCs w:val="28"/>
                </w:rPr>
                <w:t xml:space="preserve"> г</w:t>
              </w:r>
            </w:smartTag>
            <w:r w:rsidRPr="009B5759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5F0266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 месяцев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b/>
                  <w:bCs/>
                  <w:sz w:val="28"/>
                  <w:szCs w:val="28"/>
                </w:rPr>
                <w:t>2018</w:t>
              </w:r>
              <w:r w:rsidRPr="009B5759">
                <w:rPr>
                  <w:b/>
                  <w:bCs/>
                  <w:sz w:val="28"/>
                  <w:szCs w:val="28"/>
                </w:rPr>
                <w:t xml:space="preserve"> г</w:t>
              </w:r>
            </w:smartTag>
            <w:r w:rsidRPr="009B5759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9B5759">
              <w:rPr>
                <w:b/>
                <w:bCs/>
                <w:sz w:val="28"/>
                <w:szCs w:val="28"/>
              </w:rPr>
              <w:t>в % к</w:t>
            </w:r>
          </w:p>
          <w:p w:rsidR="0068042F" w:rsidRPr="009B5759" w:rsidRDefault="0068042F" w:rsidP="007D5A49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b/>
                  <w:bCs/>
                  <w:sz w:val="28"/>
                  <w:szCs w:val="28"/>
                </w:rPr>
                <w:t>2017</w:t>
              </w:r>
              <w:r w:rsidRPr="009B5759">
                <w:rPr>
                  <w:b/>
                  <w:bCs/>
                  <w:sz w:val="28"/>
                  <w:szCs w:val="28"/>
                </w:rPr>
                <w:t xml:space="preserve"> г</w:t>
              </w:r>
            </w:smartTag>
            <w:r w:rsidRPr="009B5759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68042F" w:rsidRPr="009B5759" w:rsidTr="00AD40E2">
        <w:trPr>
          <w:trHeight w:val="561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36749C">
            <w:pPr>
              <w:ind w:left="57" w:right="57"/>
              <w:rPr>
                <w:b/>
                <w:bCs/>
                <w:sz w:val="28"/>
                <w:szCs w:val="28"/>
              </w:rPr>
            </w:pPr>
            <w:r w:rsidRPr="00226454">
              <w:rPr>
                <w:b/>
                <w:bCs/>
                <w:sz w:val="25"/>
                <w:szCs w:val="25"/>
              </w:rPr>
              <w:t xml:space="preserve">Численность населения, </w:t>
            </w:r>
            <w:r w:rsidRPr="00226454">
              <w:rPr>
                <w:b/>
                <w:bCs/>
                <w:sz w:val="25"/>
                <w:szCs w:val="25"/>
              </w:rPr>
              <w:br/>
              <w:t>тыс. чел.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993F93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 w:rsidRPr="008C408B">
              <w:rPr>
                <w:b/>
                <w:bCs/>
                <w:sz w:val="28"/>
                <w:szCs w:val="28"/>
              </w:rPr>
              <w:t>14,318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DD2251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14,094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80476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98,4</w:t>
            </w:r>
          </w:p>
        </w:tc>
      </w:tr>
      <w:tr w:rsidR="0068042F" w:rsidRPr="009B5759" w:rsidTr="00AD40E2">
        <w:trPr>
          <w:trHeight w:val="474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36749C">
            <w:pPr>
              <w:ind w:left="57" w:right="57"/>
              <w:rPr>
                <w:b/>
                <w:bCs/>
                <w:sz w:val="28"/>
                <w:szCs w:val="28"/>
              </w:rPr>
            </w:pPr>
            <w:r w:rsidRPr="00226454">
              <w:rPr>
                <w:b/>
                <w:bCs/>
                <w:sz w:val="25"/>
                <w:szCs w:val="25"/>
              </w:rPr>
              <w:t>Численность занятых в экономике,  тыс. чел.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993F93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 w:rsidRPr="008C408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DD2251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 w:rsidRPr="008C408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80476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8042F" w:rsidRPr="009B5759" w:rsidTr="00AD40E2">
        <w:trPr>
          <w:trHeight w:val="561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36749C">
            <w:pPr>
              <w:ind w:left="57" w:right="57"/>
              <w:rPr>
                <w:b/>
                <w:bCs/>
                <w:sz w:val="28"/>
                <w:szCs w:val="28"/>
              </w:rPr>
            </w:pPr>
            <w:r w:rsidRPr="00226454">
              <w:rPr>
                <w:b/>
                <w:bCs/>
                <w:sz w:val="25"/>
                <w:szCs w:val="25"/>
              </w:rPr>
              <w:t xml:space="preserve">Численность детей </w:t>
            </w:r>
            <w:r w:rsidRPr="00226454">
              <w:rPr>
                <w:b/>
                <w:bCs/>
                <w:sz w:val="25"/>
                <w:szCs w:val="25"/>
              </w:rPr>
              <w:br/>
              <w:t>от 0 до 17 лет, тыс. чел.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993F93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3,553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DD2251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2,965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80476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83,5</w:t>
            </w:r>
          </w:p>
        </w:tc>
      </w:tr>
      <w:tr w:rsidR="0068042F" w:rsidRPr="009B5759" w:rsidTr="00AD40E2">
        <w:trPr>
          <w:trHeight w:val="462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C87FE6" w:rsidRDefault="0068042F" w:rsidP="0036749C">
            <w:pPr>
              <w:ind w:left="57" w:right="57"/>
              <w:rPr>
                <w:b/>
                <w:bCs/>
                <w:sz w:val="28"/>
                <w:szCs w:val="28"/>
                <w:lang w:val="en-US"/>
              </w:rPr>
            </w:pPr>
            <w:r w:rsidRPr="00226454">
              <w:rPr>
                <w:b/>
                <w:bCs/>
                <w:color w:val="000000"/>
                <w:sz w:val="25"/>
                <w:szCs w:val="25"/>
              </w:rPr>
              <w:t>Площадь территории</w:t>
            </w:r>
            <w:r>
              <w:rPr>
                <w:b/>
                <w:bCs/>
                <w:color w:val="000000"/>
                <w:sz w:val="25"/>
                <w:szCs w:val="25"/>
                <w:lang w:val="en-US"/>
              </w:rPr>
              <w:t xml:space="preserve">, </w:t>
            </w:r>
            <w:r w:rsidRPr="00226454">
              <w:rPr>
                <w:b/>
                <w:bCs/>
                <w:color w:val="000000"/>
                <w:sz w:val="25"/>
                <w:szCs w:val="25"/>
              </w:rPr>
              <w:t>кв.</w:t>
            </w:r>
            <w:r>
              <w:rPr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226454">
              <w:rPr>
                <w:b/>
                <w:bCs/>
                <w:color w:val="000000"/>
                <w:sz w:val="25"/>
                <w:szCs w:val="25"/>
              </w:rPr>
              <w:t>км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993F93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2400,1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DD2251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2400,1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E80476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  <w:tr w:rsidR="0068042F" w:rsidRPr="009B5759" w:rsidTr="00AD40E2">
        <w:trPr>
          <w:trHeight w:val="561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FFDF"/>
            <w:vAlign w:val="center"/>
          </w:tcPr>
          <w:p w:rsidR="0068042F" w:rsidRPr="00C87FE6" w:rsidRDefault="0068042F" w:rsidP="001C558D">
            <w:pPr>
              <w:ind w:left="-95" w:right="-9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Объем отгруженных товаров собственного производства, выполненных работ услуг собственными силами по чи</w:t>
            </w:r>
            <w:r>
              <w:rPr>
                <w:b/>
                <w:bCs/>
                <w:color w:val="000000"/>
                <w:sz w:val="25"/>
                <w:szCs w:val="25"/>
              </w:rPr>
              <w:t>с</w:t>
            </w:r>
            <w:r>
              <w:rPr>
                <w:b/>
                <w:bCs/>
                <w:color w:val="000000"/>
                <w:sz w:val="25"/>
                <w:szCs w:val="25"/>
              </w:rPr>
              <w:t>тым видам деятельности крупными и средними организ</w:t>
            </w:r>
            <w:r>
              <w:rPr>
                <w:b/>
                <w:bCs/>
                <w:color w:val="000000"/>
                <w:sz w:val="25"/>
                <w:szCs w:val="25"/>
              </w:rPr>
              <w:t>а</w:t>
            </w:r>
            <w:r>
              <w:rPr>
                <w:b/>
                <w:bCs/>
                <w:color w:val="000000"/>
                <w:sz w:val="25"/>
                <w:szCs w:val="25"/>
              </w:rPr>
              <w:t xml:space="preserve">циями </w:t>
            </w:r>
            <w:r w:rsidRPr="00226454">
              <w:rPr>
                <w:b/>
                <w:bCs/>
                <w:color w:val="000000"/>
                <w:sz w:val="25"/>
                <w:szCs w:val="25"/>
              </w:rPr>
              <w:t xml:space="preserve">млн. руб.  (темп в </w:t>
            </w:r>
            <w:r>
              <w:rPr>
                <w:b/>
                <w:bCs/>
                <w:color w:val="000000"/>
                <w:sz w:val="25"/>
                <w:szCs w:val="25"/>
              </w:rPr>
              <w:t xml:space="preserve">действующих </w:t>
            </w:r>
            <w:r w:rsidRPr="00226454">
              <w:rPr>
                <w:b/>
                <w:bCs/>
                <w:color w:val="000000"/>
                <w:sz w:val="25"/>
                <w:szCs w:val="25"/>
              </w:rPr>
              <w:t>ценах)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FFDF"/>
            <w:vAlign w:val="center"/>
          </w:tcPr>
          <w:p w:rsidR="0068042F" w:rsidRPr="009B5759" w:rsidRDefault="0068042F" w:rsidP="00993F93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FFDF"/>
            <w:vAlign w:val="center"/>
          </w:tcPr>
          <w:p w:rsidR="0068042F" w:rsidRPr="009B5759" w:rsidRDefault="0068042F" w:rsidP="00DD2251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FFDF"/>
            <w:vAlign w:val="center"/>
          </w:tcPr>
          <w:p w:rsidR="0068042F" w:rsidRPr="009B5759" w:rsidRDefault="0068042F" w:rsidP="00E80476">
            <w:pPr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8042F" w:rsidRPr="009B5759" w:rsidTr="00AD40E2">
        <w:trPr>
          <w:trHeight w:val="20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42F" w:rsidRPr="00692F98" w:rsidRDefault="0068042F" w:rsidP="00692F98">
            <w:pPr>
              <w:spacing w:before="60"/>
              <w:ind w:left="284"/>
              <w:jc w:val="both"/>
              <w:rPr>
                <w:bCs/>
                <w:color w:val="000000"/>
                <w:sz w:val="25"/>
                <w:szCs w:val="25"/>
              </w:rPr>
            </w:pPr>
            <w:r w:rsidRPr="00226454">
              <w:rPr>
                <w:b/>
                <w:bCs/>
                <w:color w:val="000000"/>
                <w:sz w:val="25"/>
                <w:szCs w:val="25"/>
              </w:rPr>
              <w:t>Доля в об</w:t>
            </w:r>
            <w:r>
              <w:rPr>
                <w:b/>
                <w:bCs/>
                <w:color w:val="000000"/>
                <w:sz w:val="25"/>
                <w:szCs w:val="25"/>
              </w:rPr>
              <w:t>ъеме</w:t>
            </w:r>
            <w:r w:rsidRPr="00226454">
              <w:rPr>
                <w:b/>
                <w:bCs/>
                <w:color w:val="000000"/>
                <w:sz w:val="25"/>
                <w:szCs w:val="25"/>
              </w:rPr>
              <w:t xml:space="preserve"> </w:t>
            </w:r>
            <w:r>
              <w:rPr>
                <w:b/>
                <w:bCs/>
                <w:color w:val="000000"/>
                <w:sz w:val="25"/>
                <w:szCs w:val="25"/>
              </w:rPr>
              <w:t>отгруженных товаров собственного производства, выполненных работ услуг собственн</w:t>
            </w:r>
            <w:r>
              <w:rPr>
                <w:b/>
                <w:bCs/>
                <w:color w:val="000000"/>
                <w:sz w:val="25"/>
                <w:szCs w:val="25"/>
              </w:rPr>
              <w:t>ы</w:t>
            </w:r>
            <w:r>
              <w:rPr>
                <w:b/>
                <w:bCs/>
                <w:color w:val="000000"/>
                <w:sz w:val="25"/>
                <w:szCs w:val="25"/>
              </w:rPr>
              <w:t xml:space="preserve">ми силами по чистым видам деятельности крупными и средними организациями </w:t>
            </w:r>
            <w:r w:rsidRPr="00226454">
              <w:rPr>
                <w:b/>
                <w:bCs/>
                <w:color w:val="000000"/>
                <w:sz w:val="25"/>
                <w:szCs w:val="25"/>
              </w:rPr>
              <w:t>края, %,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993F93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965311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E80476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8042F" w:rsidRPr="009B5759" w:rsidTr="00AD40E2">
        <w:trPr>
          <w:trHeight w:val="20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42F" w:rsidRPr="00226454" w:rsidRDefault="0068042F" w:rsidP="00692F98">
            <w:pPr>
              <w:spacing w:before="60"/>
              <w:ind w:left="284"/>
              <w:jc w:val="both"/>
              <w:rPr>
                <w:color w:val="000000"/>
                <w:sz w:val="25"/>
                <w:szCs w:val="25"/>
              </w:rPr>
            </w:pPr>
            <w:r w:rsidRPr="00226454">
              <w:rPr>
                <w:b/>
                <w:bCs/>
                <w:color w:val="000000"/>
                <w:sz w:val="25"/>
                <w:szCs w:val="25"/>
              </w:rPr>
              <w:t>Доля в обороте организаций края, %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645A03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DD2251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80476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8042F" w:rsidRPr="009B5759" w:rsidTr="00AD40E2">
        <w:trPr>
          <w:trHeight w:val="20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42F" w:rsidRPr="009B5759" w:rsidRDefault="0068042F">
            <w:pPr>
              <w:spacing w:before="60"/>
              <w:rPr>
                <w:bCs/>
                <w:sz w:val="28"/>
                <w:szCs w:val="28"/>
              </w:rPr>
            </w:pPr>
            <w:r w:rsidRPr="00226454">
              <w:rPr>
                <w:color w:val="000000"/>
                <w:sz w:val="25"/>
                <w:szCs w:val="25"/>
              </w:rPr>
              <w:t>Строительство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5B051D">
            <w:pPr>
              <w:ind w:right="227"/>
              <w:jc w:val="center"/>
              <w:rPr>
                <w:sz w:val="28"/>
                <w:szCs w:val="28"/>
              </w:rPr>
            </w:pPr>
            <w:r w:rsidRPr="008C408B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DD2251">
            <w:pPr>
              <w:ind w:right="227"/>
              <w:jc w:val="center"/>
              <w:rPr>
                <w:sz w:val="28"/>
                <w:szCs w:val="28"/>
              </w:rPr>
            </w:pPr>
            <w:r w:rsidRPr="008C408B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80476">
            <w:pPr>
              <w:ind w:right="227"/>
              <w:jc w:val="center"/>
              <w:rPr>
                <w:sz w:val="28"/>
                <w:szCs w:val="28"/>
              </w:rPr>
            </w:pPr>
            <w:r w:rsidRPr="008C408B">
              <w:rPr>
                <w:sz w:val="28"/>
                <w:szCs w:val="28"/>
              </w:rPr>
              <w:t>-</w:t>
            </w:r>
          </w:p>
        </w:tc>
      </w:tr>
      <w:tr w:rsidR="0068042F" w:rsidRPr="009B5759" w:rsidTr="00AD40E2">
        <w:trPr>
          <w:trHeight w:val="20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42F" w:rsidRPr="009B5759" w:rsidRDefault="0068042F">
            <w:pPr>
              <w:spacing w:before="60"/>
              <w:rPr>
                <w:bCs/>
                <w:sz w:val="28"/>
                <w:szCs w:val="28"/>
              </w:rPr>
            </w:pPr>
            <w:r w:rsidRPr="00226454">
              <w:rPr>
                <w:color w:val="000000"/>
                <w:sz w:val="25"/>
                <w:szCs w:val="25"/>
              </w:rPr>
              <w:t>Производство продукции сельского хозяйства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5B051D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DD2251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97670E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29,7</w:t>
            </w:r>
          </w:p>
        </w:tc>
      </w:tr>
      <w:tr w:rsidR="0068042F" w:rsidRPr="009B5759" w:rsidTr="00AD40E2">
        <w:trPr>
          <w:trHeight w:val="20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42F" w:rsidRPr="002E08EC" w:rsidRDefault="0068042F" w:rsidP="002E08EC">
            <w:pPr>
              <w:spacing w:before="60"/>
              <w:jc w:val="both"/>
              <w:rPr>
                <w:color w:val="000000"/>
                <w:sz w:val="25"/>
                <w:szCs w:val="25"/>
              </w:rPr>
            </w:pPr>
            <w:r w:rsidRPr="002E08EC">
              <w:rPr>
                <w:color w:val="000000"/>
                <w:sz w:val="25"/>
                <w:szCs w:val="25"/>
              </w:rPr>
              <w:t>Лесозаготовки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5B051D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DD2251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80476">
            <w:pPr>
              <w:ind w:right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</w:t>
            </w:r>
          </w:p>
        </w:tc>
      </w:tr>
      <w:tr w:rsidR="0068042F" w:rsidRPr="009B5759" w:rsidTr="00AD40E2">
        <w:trPr>
          <w:trHeight w:val="20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E08EC" w:rsidRDefault="0068042F" w:rsidP="002E08EC">
            <w:pPr>
              <w:spacing w:before="60"/>
              <w:jc w:val="both"/>
              <w:rPr>
                <w:color w:val="000000"/>
                <w:sz w:val="25"/>
                <w:szCs w:val="25"/>
              </w:rPr>
            </w:pPr>
            <w:r w:rsidRPr="002E08EC">
              <w:rPr>
                <w:color w:val="000000"/>
                <w:sz w:val="25"/>
                <w:szCs w:val="25"/>
              </w:rPr>
              <w:t>Рыболовство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5B051D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DD2251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E80476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8042F" w:rsidRPr="009B5759" w:rsidTr="00AD40E2">
        <w:trPr>
          <w:trHeight w:val="234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E08EC" w:rsidRDefault="0068042F" w:rsidP="002E08EC">
            <w:pPr>
              <w:spacing w:before="60"/>
              <w:jc w:val="both"/>
              <w:rPr>
                <w:color w:val="000000"/>
                <w:sz w:val="25"/>
                <w:szCs w:val="25"/>
              </w:rPr>
            </w:pPr>
            <w:r w:rsidRPr="002E08EC">
              <w:rPr>
                <w:color w:val="000000"/>
                <w:sz w:val="25"/>
                <w:szCs w:val="25"/>
              </w:rPr>
              <w:t>Оборот розничной торговли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5B051D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DD2251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E80476">
            <w:pPr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8042F" w:rsidRPr="009B5759" w:rsidTr="00AD40E2">
        <w:trPr>
          <w:trHeight w:val="184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E08EC" w:rsidRDefault="0068042F" w:rsidP="002E08EC">
            <w:pPr>
              <w:spacing w:before="60"/>
              <w:jc w:val="both"/>
              <w:rPr>
                <w:color w:val="000000"/>
                <w:sz w:val="25"/>
                <w:szCs w:val="25"/>
              </w:rPr>
            </w:pPr>
            <w:r w:rsidRPr="002E08EC">
              <w:rPr>
                <w:color w:val="000000"/>
                <w:sz w:val="25"/>
                <w:szCs w:val="25"/>
              </w:rPr>
              <w:t>Оборот общественного питания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5B051D">
            <w:pPr>
              <w:spacing w:after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DD2251">
            <w:pPr>
              <w:spacing w:after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80476">
            <w:pPr>
              <w:spacing w:after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8042F" w:rsidRPr="009B5759" w:rsidTr="00AD40E2">
        <w:trPr>
          <w:trHeight w:val="184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E08EC" w:rsidRDefault="0068042F" w:rsidP="002E08EC">
            <w:pPr>
              <w:spacing w:before="60"/>
              <w:jc w:val="both"/>
              <w:rPr>
                <w:color w:val="000000"/>
                <w:sz w:val="25"/>
                <w:szCs w:val="25"/>
              </w:rPr>
            </w:pPr>
            <w:r w:rsidRPr="002E08EC">
              <w:rPr>
                <w:color w:val="000000"/>
                <w:sz w:val="25"/>
                <w:szCs w:val="25"/>
              </w:rPr>
              <w:t>Объем платных услуг населению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2F" w:rsidRPr="008C408B" w:rsidRDefault="0068042F" w:rsidP="00993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2F" w:rsidRPr="008C408B" w:rsidRDefault="0068042F" w:rsidP="00DD22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16642">
            <w:pPr>
              <w:spacing w:after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83,5</w:t>
            </w: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68042F" w:rsidRPr="00C87FE6" w:rsidRDefault="0068042F">
            <w:pPr>
              <w:spacing w:before="60"/>
              <w:rPr>
                <w:b/>
                <w:bCs/>
                <w:color w:val="000000"/>
                <w:sz w:val="25"/>
                <w:szCs w:val="25"/>
              </w:rPr>
            </w:pPr>
            <w:r w:rsidRPr="00226454">
              <w:rPr>
                <w:b/>
                <w:bCs/>
                <w:color w:val="000000"/>
                <w:sz w:val="25"/>
                <w:szCs w:val="25"/>
              </w:rPr>
              <w:t>Малый бизнес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68042F" w:rsidRPr="00C87FE6" w:rsidRDefault="0068042F" w:rsidP="00E16642">
            <w:pPr>
              <w:tabs>
                <w:tab w:val="left" w:pos="732"/>
              </w:tabs>
              <w:spacing w:before="120"/>
              <w:ind w:right="227"/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68042F" w:rsidRPr="00C87FE6" w:rsidRDefault="0068042F" w:rsidP="00E16642">
            <w:pPr>
              <w:spacing w:before="120"/>
              <w:ind w:right="227"/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68042F" w:rsidRPr="00C87FE6" w:rsidRDefault="0068042F" w:rsidP="00E16642">
            <w:pPr>
              <w:spacing w:before="120"/>
              <w:ind w:right="227"/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>
            <w:pPr>
              <w:spacing w:before="60"/>
              <w:rPr>
                <w:bCs/>
                <w:sz w:val="28"/>
                <w:szCs w:val="28"/>
              </w:rPr>
            </w:pPr>
            <w:r w:rsidRPr="009B5759">
              <w:rPr>
                <w:b/>
                <w:bCs/>
                <w:sz w:val="28"/>
                <w:szCs w:val="28"/>
              </w:rPr>
              <w:t>Малый бизнес, оборот организаций</w:t>
            </w:r>
            <w:r w:rsidRPr="009B5759">
              <w:rPr>
                <w:bCs/>
                <w:sz w:val="28"/>
                <w:szCs w:val="28"/>
              </w:rPr>
              <w:t>, млн. рублей                               (темп роста в действующих ценах)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0722AB" w:rsidRDefault="0068042F" w:rsidP="00993F93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0722AB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0146D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>
            <w:pPr>
              <w:spacing w:before="60"/>
              <w:rPr>
                <w:b/>
                <w:bCs/>
                <w:sz w:val="28"/>
                <w:szCs w:val="28"/>
              </w:rPr>
            </w:pPr>
            <w:r w:rsidRPr="00226454">
              <w:rPr>
                <w:bCs/>
                <w:color w:val="000000"/>
                <w:sz w:val="25"/>
                <w:szCs w:val="25"/>
              </w:rPr>
              <w:t>Доля малых предприятий в общем обороте МО, %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6E55A3" w:rsidRDefault="0068042F" w:rsidP="00993F93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 w:rsidRPr="006E55A3">
              <w:rPr>
                <w:sz w:val="28"/>
                <w:szCs w:val="28"/>
              </w:rPr>
              <w:t>36,9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6E55A3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 w:rsidRPr="006E55A3">
              <w:rPr>
                <w:sz w:val="28"/>
                <w:szCs w:val="28"/>
              </w:rPr>
              <w:t>51,9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45BA1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140,7</w:t>
            </w: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26454" w:rsidRDefault="0068042F" w:rsidP="00C87FE6">
            <w:pPr>
              <w:ind w:left="-95" w:right="-99"/>
              <w:rPr>
                <w:bCs/>
                <w:color w:val="000000"/>
                <w:sz w:val="25"/>
                <w:szCs w:val="25"/>
              </w:rPr>
            </w:pPr>
            <w:r>
              <w:rPr>
                <w:bCs/>
                <w:color w:val="000000"/>
                <w:sz w:val="25"/>
                <w:szCs w:val="25"/>
              </w:rPr>
              <w:t xml:space="preserve">Число малых </w:t>
            </w:r>
            <w:r w:rsidRPr="00226454">
              <w:rPr>
                <w:bCs/>
                <w:color w:val="000000"/>
                <w:sz w:val="25"/>
                <w:szCs w:val="25"/>
              </w:rPr>
              <w:t>предприятий, ед.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993F93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33C57">
            <w:pPr>
              <w:spacing w:before="120"/>
              <w:ind w:right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96,3</w:t>
            </w: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1F3737" w:rsidRDefault="0068042F" w:rsidP="009B4329">
            <w:pPr>
              <w:ind w:left="-95" w:right="-99"/>
              <w:rPr>
                <w:bCs/>
                <w:color w:val="000000"/>
                <w:sz w:val="25"/>
                <w:szCs w:val="25"/>
              </w:rPr>
            </w:pPr>
            <w:r w:rsidRPr="00226454">
              <w:rPr>
                <w:bCs/>
                <w:color w:val="000000"/>
                <w:sz w:val="25"/>
                <w:szCs w:val="25"/>
              </w:rPr>
              <w:t xml:space="preserve">Численность занятых в малом бизнесе, тыс. чел. </w:t>
            </w:r>
          </w:p>
          <w:p w:rsidR="0068042F" w:rsidRPr="00226454" w:rsidRDefault="0068042F" w:rsidP="009B4329">
            <w:pPr>
              <w:ind w:left="-95" w:right="-99"/>
              <w:rPr>
                <w:bCs/>
                <w:color w:val="000000"/>
                <w:sz w:val="25"/>
                <w:szCs w:val="25"/>
              </w:rPr>
            </w:pPr>
            <w:r w:rsidRPr="00226454">
              <w:rPr>
                <w:bCs/>
                <w:color w:val="000000"/>
                <w:sz w:val="25"/>
                <w:szCs w:val="25"/>
              </w:rPr>
              <w:t>(</w:t>
            </w:r>
            <w:r w:rsidRPr="00226454">
              <w:rPr>
                <w:color w:val="000000"/>
                <w:sz w:val="25"/>
                <w:szCs w:val="25"/>
              </w:rPr>
              <w:t>включая ИП)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993F93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3251AB">
            <w:pPr>
              <w:spacing w:before="120"/>
              <w:ind w:righ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95,3</w:t>
            </w: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26454" w:rsidRDefault="0068042F" w:rsidP="009B4329">
            <w:pPr>
              <w:ind w:left="-95" w:right="-99"/>
              <w:rPr>
                <w:bCs/>
                <w:color w:val="000000"/>
                <w:sz w:val="25"/>
                <w:szCs w:val="25"/>
              </w:rPr>
            </w:pPr>
            <w:r w:rsidRPr="00226454">
              <w:rPr>
                <w:bCs/>
                <w:color w:val="000000"/>
                <w:sz w:val="25"/>
                <w:szCs w:val="25"/>
              </w:rPr>
              <w:t>Доля занятых в малом бизнесе в общей численности занятых, %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993F93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0B5AFA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26454" w:rsidRDefault="0068042F" w:rsidP="009B4329">
            <w:pPr>
              <w:ind w:left="-95" w:right="-99"/>
              <w:rPr>
                <w:bCs/>
                <w:color w:val="000000"/>
                <w:sz w:val="25"/>
                <w:szCs w:val="25"/>
              </w:rPr>
            </w:pPr>
            <w:r w:rsidRPr="00226454">
              <w:rPr>
                <w:b/>
                <w:color w:val="000000"/>
                <w:sz w:val="25"/>
                <w:szCs w:val="25"/>
              </w:rPr>
              <w:t>Социальные индикаторы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993F93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0B5AFA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26454" w:rsidRDefault="0068042F" w:rsidP="009B4329">
            <w:pPr>
              <w:ind w:left="-95" w:right="-99"/>
              <w:rPr>
                <w:color w:val="000000"/>
                <w:sz w:val="25"/>
                <w:szCs w:val="25"/>
              </w:rPr>
            </w:pPr>
            <w:r w:rsidRPr="00226454">
              <w:rPr>
                <w:bCs/>
                <w:color w:val="000000"/>
                <w:sz w:val="25"/>
                <w:szCs w:val="25"/>
              </w:rPr>
              <w:t>Уровень зарегистрированной безработицы к экономически активному населению, %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993F93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0B5AFA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92,2</w:t>
            </w: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26454" w:rsidRDefault="0068042F" w:rsidP="009B4329">
            <w:pPr>
              <w:ind w:left="-95" w:right="-99"/>
              <w:rPr>
                <w:bCs/>
                <w:color w:val="000000"/>
                <w:sz w:val="25"/>
                <w:szCs w:val="25"/>
              </w:rPr>
            </w:pPr>
            <w:r w:rsidRPr="00226454">
              <w:rPr>
                <w:bCs/>
                <w:sz w:val="25"/>
                <w:szCs w:val="25"/>
              </w:rPr>
              <w:t>Среднемесячная заработная плата, руб.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993F93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27716,9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31625,3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0B5AFA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114,1</w:t>
            </w: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26454" w:rsidRDefault="0068042F" w:rsidP="009B4329">
            <w:pPr>
              <w:ind w:left="-95" w:right="-99"/>
              <w:rPr>
                <w:bCs/>
                <w:sz w:val="25"/>
                <w:szCs w:val="25"/>
              </w:rPr>
            </w:pPr>
            <w:r w:rsidRPr="00E3305C">
              <w:rPr>
                <w:bCs/>
                <w:sz w:val="25"/>
                <w:szCs w:val="25"/>
              </w:rPr>
              <w:t>Просроченная задолженность по заработной плате, млн. руб.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993F93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0B5AFA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26454" w:rsidRDefault="0068042F" w:rsidP="009B4329">
            <w:pPr>
              <w:ind w:left="-95" w:right="-99"/>
              <w:rPr>
                <w:b/>
                <w:bCs/>
                <w:color w:val="000000"/>
                <w:sz w:val="25"/>
                <w:szCs w:val="25"/>
              </w:rPr>
            </w:pPr>
            <w:r w:rsidRPr="00226454">
              <w:rPr>
                <w:b/>
                <w:bCs/>
                <w:color w:val="000000"/>
                <w:sz w:val="25"/>
                <w:szCs w:val="25"/>
              </w:rPr>
              <w:t>Инвестиционное развитие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993F93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0B5AFA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26454" w:rsidRDefault="0068042F" w:rsidP="009B4329">
            <w:pPr>
              <w:ind w:left="-95" w:right="-99"/>
              <w:rPr>
                <w:color w:val="000000"/>
                <w:sz w:val="25"/>
                <w:szCs w:val="25"/>
              </w:rPr>
            </w:pPr>
            <w:r w:rsidRPr="00226454">
              <w:rPr>
                <w:bCs/>
                <w:color w:val="000000"/>
                <w:sz w:val="25"/>
                <w:szCs w:val="25"/>
              </w:rPr>
              <w:t>Объем инвестиций в основной капитал, млн. руб.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993F93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0B5AFA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0B5AFA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74,4</w:t>
            </w: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26454" w:rsidRDefault="0068042F" w:rsidP="009B4329">
            <w:pPr>
              <w:ind w:left="-95" w:right="-99"/>
              <w:rPr>
                <w:color w:val="000000"/>
                <w:sz w:val="25"/>
                <w:szCs w:val="25"/>
              </w:rPr>
            </w:pPr>
            <w:r w:rsidRPr="00226454">
              <w:rPr>
                <w:bCs/>
                <w:color w:val="000000"/>
                <w:sz w:val="25"/>
                <w:szCs w:val="25"/>
              </w:rPr>
              <w:t>Введено жилья, кв. 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993F93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8C408B" w:rsidRDefault="0068042F" w:rsidP="00163F7B">
            <w:pPr>
              <w:spacing w:before="120"/>
              <w:ind w:right="227"/>
              <w:jc w:val="center"/>
              <w:rPr>
                <w:b/>
              </w:rPr>
            </w:pPr>
            <w:r>
              <w:rPr>
                <w:b/>
              </w:rPr>
              <w:t>11,5</w:t>
            </w:r>
          </w:p>
        </w:tc>
      </w:tr>
      <w:tr w:rsidR="0068042F" w:rsidRPr="009B5759" w:rsidTr="00AD40E2">
        <w:trPr>
          <w:trHeight w:val="278"/>
        </w:trPr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226454" w:rsidRDefault="0068042F" w:rsidP="009B4329">
            <w:pPr>
              <w:ind w:left="-95" w:right="-99"/>
              <w:rPr>
                <w:color w:val="000000"/>
                <w:sz w:val="25"/>
                <w:szCs w:val="25"/>
              </w:rPr>
            </w:pPr>
            <w:r w:rsidRPr="00226454">
              <w:rPr>
                <w:bCs/>
                <w:color w:val="000000"/>
                <w:sz w:val="25"/>
                <w:szCs w:val="25"/>
              </w:rPr>
              <w:t>Обеспеченность жильем на душу населения, кв. 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1861D6" w:rsidRDefault="0068042F" w:rsidP="00993F93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22,85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9B5759" w:rsidRDefault="0068042F" w:rsidP="00E16642">
            <w:pPr>
              <w:spacing w:before="120"/>
              <w:ind w:right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76,3</w:t>
            </w:r>
          </w:p>
        </w:tc>
      </w:tr>
      <w:tr w:rsidR="0068042F" w:rsidRPr="009B5759" w:rsidTr="00AD40E2">
        <w:trPr>
          <w:trHeight w:val="296"/>
        </w:trPr>
        <w:tc>
          <w:tcPr>
            <w:tcW w:w="1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FFDF"/>
          </w:tcPr>
          <w:p w:rsidR="0068042F" w:rsidRPr="009B5759" w:rsidRDefault="0068042F" w:rsidP="00E16642">
            <w:pPr>
              <w:spacing w:before="60"/>
              <w:ind w:left="57" w:right="57"/>
              <w:rPr>
                <w:b/>
                <w:bCs/>
                <w:sz w:val="28"/>
                <w:szCs w:val="28"/>
              </w:rPr>
            </w:pPr>
            <w:r w:rsidRPr="009B5759">
              <w:rPr>
                <w:b/>
                <w:bCs/>
                <w:sz w:val="28"/>
                <w:szCs w:val="28"/>
              </w:rPr>
              <w:t>Занятость населения</w:t>
            </w:r>
          </w:p>
        </w:tc>
      </w:tr>
      <w:tr w:rsidR="0068042F" w:rsidRPr="009B5759" w:rsidTr="00951F12">
        <w:trPr>
          <w:trHeight w:val="20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42F" w:rsidRPr="002E08EC" w:rsidRDefault="0068042F" w:rsidP="009B4329">
            <w:pPr>
              <w:spacing w:before="60"/>
              <w:rPr>
                <w:bCs/>
                <w:color w:val="000000"/>
                <w:sz w:val="25"/>
                <w:szCs w:val="25"/>
              </w:rPr>
            </w:pPr>
            <w:r w:rsidRPr="002E08EC">
              <w:rPr>
                <w:bCs/>
                <w:color w:val="000000"/>
                <w:sz w:val="25"/>
                <w:szCs w:val="25"/>
              </w:rPr>
              <w:t>Уровень зарегистрированной безработицы к экономически активному населению, % 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1861D6" w:rsidRDefault="0068042F" w:rsidP="00993F93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4601EA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8A1081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92,2</w:t>
            </w:r>
          </w:p>
        </w:tc>
      </w:tr>
      <w:tr w:rsidR="0068042F" w:rsidRPr="009B5759" w:rsidTr="00951F12">
        <w:trPr>
          <w:trHeight w:val="20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42F" w:rsidRPr="002E08EC" w:rsidRDefault="0068042F" w:rsidP="009B4329">
            <w:pPr>
              <w:spacing w:before="60"/>
              <w:rPr>
                <w:bCs/>
                <w:color w:val="000000"/>
                <w:sz w:val="25"/>
                <w:szCs w:val="25"/>
              </w:rPr>
            </w:pPr>
            <w:r>
              <w:rPr>
                <w:bCs/>
                <w:color w:val="000000"/>
                <w:sz w:val="25"/>
                <w:szCs w:val="25"/>
              </w:rPr>
              <w:t>Нагрузка незанятого населения на 1 заявленную вакансию, человек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1861D6" w:rsidRDefault="0068042F" w:rsidP="00993F93">
            <w:pPr>
              <w:ind w:right="227"/>
              <w:jc w:val="center"/>
              <w:rPr>
                <w:bCs/>
                <w:sz w:val="28"/>
                <w:szCs w:val="28"/>
              </w:rPr>
            </w:pPr>
            <w:r w:rsidRPr="00D34996">
              <w:rPr>
                <w:bCs/>
                <w:sz w:val="28"/>
                <w:szCs w:val="28"/>
              </w:rPr>
              <w:t>1,9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4601EA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D34996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136,8</w:t>
            </w:r>
          </w:p>
        </w:tc>
      </w:tr>
      <w:tr w:rsidR="0068042F" w:rsidRPr="009B5759" w:rsidTr="00AD40E2">
        <w:trPr>
          <w:trHeight w:val="212"/>
        </w:trPr>
        <w:tc>
          <w:tcPr>
            <w:tcW w:w="112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042F" w:rsidRPr="009B5759" w:rsidRDefault="0068042F">
            <w:pPr>
              <w:rPr>
                <w:b/>
                <w:bCs/>
                <w:sz w:val="28"/>
                <w:szCs w:val="28"/>
              </w:rPr>
            </w:pPr>
            <w:r w:rsidRPr="009B5759">
              <w:rPr>
                <w:b/>
                <w:bCs/>
                <w:sz w:val="28"/>
                <w:szCs w:val="28"/>
              </w:rPr>
              <w:t>  </w:t>
            </w:r>
          </w:p>
        </w:tc>
      </w:tr>
      <w:tr w:rsidR="0068042F" w:rsidRPr="009B5759" w:rsidTr="00AD40E2">
        <w:trPr>
          <w:trHeight w:val="463"/>
        </w:trPr>
        <w:tc>
          <w:tcPr>
            <w:tcW w:w="1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FFDF"/>
            <w:vAlign w:val="center"/>
          </w:tcPr>
          <w:p w:rsidR="0068042F" w:rsidRPr="009B5759" w:rsidRDefault="0068042F">
            <w:pPr>
              <w:ind w:left="57" w:right="57"/>
              <w:rPr>
                <w:b/>
                <w:bCs/>
                <w:sz w:val="28"/>
                <w:szCs w:val="28"/>
              </w:rPr>
            </w:pPr>
            <w:r w:rsidRPr="009B5759">
              <w:rPr>
                <w:b/>
                <w:bCs/>
                <w:sz w:val="28"/>
                <w:szCs w:val="28"/>
              </w:rPr>
              <w:t xml:space="preserve">Основные предприятия, производство (услуги), млн. рублей                                         </w:t>
            </w:r>
            <w:r w:rsidRPr="009B5759">
              <w:rPr>
                <w:bCs/>
                <w:sz w:val="28"/>
                <w:szCs w:val="28"/>
              </w:rPr>
              <w:t>(темп роста в действующих ценах)</w:t>
            </w:r>
            <w:r w:rsidRPr="009B5759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</w:t>
            </w:r>
          </w:p>
        </w:tc>
      </w:tr>
      <w:tr w:rsidR="0068042F" w:rsidRPr="009B5759" w:rsidTr="00283E25">
        <w:trPr>
          <w:trHeight w:val="20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42F" w:rsidRPr="00762DED" w:rsidRDefault="0068042F" w:rsidP="007B2905">
            <w:pPr>
              <w:spacing w:before="60"/>
              <w:ind w:left="12"/>
              <w:rPr>
                <w:bCs/>
                <w:sz w:val="28"/>
                <w:szCs w:val="28"/>
              </w:rPr>
            </w:pPr>
            <w:r w:rsidRPr="00762DED">
              <w:rPr>
                <w:bCs/>
                <w:sz w:val="28"/>
                <w:szCs w:val="28"/>
              </w:rPr>
              <w:t>ООО «МорозКо»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1861D6" w:rsidRDefault="0068042F" w:rsidP="00993F93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3,952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281762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11,851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0B5AFA">
            <w:pPr>
              <w:tabs>
                <w:tab w:val="left" w:pos="827"/>
              </w:tabs>
              <w:ind w:right="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 3 р.</w:t>
            </w:r>
          </w:p>
        </w:tc>
      </w:tr>
      <w:tr w:rsidR="0068042F" w:rsidRPr="009B5759" w:rsidTr="00283E25">
        <w:trPr>
          <w:trHeight w:val="20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42F" w:rsidRPr="00762DED" w:rsidRDefault="0068042F" w:rsidP="007B2905">
            <w:pPr>
              <w:spacing w:before="60"/>
              <w:ind w:left="12"/>
              <w:rPr>
                <w:bCs/>
                <w:sz w:val="28"/>
                <w:szCs w:val="28"/>
              </w:rPr>
            </w:pPr>
            <w:r w:rsidRPr="00762DED">
              <w:rPr>
                <w:bCs/>
                <w:sz w:val="28"/>
                <w:szCs w:val="28"/>
              </w:rPr>
              <w:t>ООО  Яковлевский «Райзаготохотпром»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1861D6" w:rsidRDefault="0068042F" w:rsidP="00993F93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5,811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281762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4,394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8C408B">
            <w:pPr>
              <w:tabs>
                <w:tab w:val="left" w:pos="827"/>
              </w:tabs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75,6</w:t>
            </w:r>
          </w:p>
        </w:tc>
      </w:tr>
      <w:tr w:rsidR="0068042F" w:rsidRPr="009B5759" w:rsidTr="00283E25">
        <w:trPr>
          <w:trHeight w:val="20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42F" w:rsidRPr="00762DED" w:rsidRDefault="0068042F" w:rsidP="007B2905">
            <w:pPr>
              <w:spacing w:before="60"/>
              <w:rPr>
                <w:bCs/>
                <w:sz w:val="28"/>
                <w:szCs w:val="28"/>
              </w:rPr>
            </w:pPr>
            <w:r w:rsidRPr="00762DED">
              <w:rPr>
                <w:bCs/>
                <w:sz w:val="28"/>
                <w:szCs w:val="28"/>
              </w:rPr>
              <w:t>ОАО «Тайга»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1861D6" w:rsidRDefault="0068042F" w:rsidP="00993F93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27,417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281762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16,595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5D16FF">
            <w:pPr>
              <w:tabs>
                <w:tab w:val="left" w:pos="827"/>
              </w:tabs>
              <w:ind w:right="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60,5</w:t>
            </w:r>
          </w:p>
        </w:tc>
      </w:tr>
      <w:tr w:rsidR="0068042F" w:rsidRPr="009B5759" w:rsidTr="00283E25">
        <w:trPr>
          <w:trHeight w:val="20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42F" w:rsidRPr="00762DED" w:rsidRDefault="0068042F" w:rsidP="007B2905">
            <w:pPr>
              <w:spacing w:before="60"/>
              <w:rPr>
                <w:bCs/>
                <w:sz w:val="28"/>
                <w:szCs w:val="28"/>
              </w:rPr>
            </w:pPr>
            <w:r w:rsidRPr="00762DED">
              <w:rPr>
                <w:bCs/>
                <w:sz w:val="28"/>
                <w:szCs w:val="28"/>
              </w:rPr>
              <w:t>ООО «Тендерком»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1861D6" w:rsidRDefault="0068042F" w:rsidP="00993F93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281762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5D16FF">
            <w:pPr>
              <w:tabs>
                <w:tab w:val="left" w:pos="827"/>
              </w:tabs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53,3</w:t>
            </w:r>
          </w:p>
        </w:tc>
      </w:tr>
      <w:tr w:rsidR="0068042F" w:rsidRPr="009B5759" w:rsidTr="00283E25">
        <w:trPr>
          <w:trHeight w:val="20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42F" w:rsidRPr="00762DED" w:rsidRDefault="0068042F" w:rsidP="007B2905">
            <w:pPr>
              <w:spacing w:before="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ИП Акентьев А.Ф. 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42F" w:rsidRPr="001861D6" w:rsidRDefault="0068042F" w:rsidP="00993F93">
            <w:pPr>
              <w:ind w:right="227"/>
              <w:jc w:val="center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5,326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574393">
            <w:pPr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42F" w:rsidRPr="001861D6" w:rsidRDefault="0068042F" w:rsidP="00271469">
            <w:pPr>
              <w:tabs>
                <w:tab w:val="left" w:pos="827"/>
              </w:tabs>
              <w:ind w:right="22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98,6</w:t>
            </w:r>
          </w:p>
        </w:tc>
      </w:tr>
      <w:tr w:rsidR="0068042F" w:rsidRPr="009B5759" w:rsidTr="00AD40E2">
        <w:trPr>
          <w:trHeight w:val="426"/>
        </w:trPr>
        <w:tc>
          <w:tcPr>
            <w:tcW w:w="11280" w:type="dxa"/>
            <w:gridSpan w:val="5"/>
            <w:tcBorders>
              <w:top w:val="single" w:sz="4" w:space="0" w:color="auto"/>
            </w:tcBorders>
            <w:vAlign w:val="center"/>
          </w:tcPr>
          <w:p w:rsidR="0068042F" w:rsidRDefault="0068042F" w:rsidP="00C3085A">
            <w:pPr>
              <w:spacing w:line="360" w:lineRule="auto"/>
              <w:ind w:firstLine="540"/>
              <w:jc w:val="both"/>
              <w:rPr>
                <w:b/>
                <w:bCs/>
              </w:rPr>
            </w:pPr>
          </w:p>
          <w:p w:rsidR="0068042F" w:rsidRDefault="0068042F" w:rsidP="006271A7">
            <w:pPr>
              <w:pStyle w:val="BodyText"/>
              <w:spacing w:line="360" w:lineRule="auto"/>
              <w:ind w:left="732" w:right="115" w:firstLine="480"/>
              <w:rPr>
                <w:spacing w:val="7"/>
                <w:sz w:val="24"/>
              </w:rPr>
            </w:pPr>
          </w:p>
          <w:p w:rsidR="0068042F" w:rsidRPr="009B5759" w:rsidRDefault="0068042F" w:rsidP="000024F6">
            <w:pPr>
              <w:spacing w:before="60"/>
              <w:rPr>
                <w:bCs/>
                <w:sz w:val="28"/>
                <w:szCs w:val="28"/>
              </w:rPr>
            </w:pPr>
          </w:p>
        </w:tc>
      </w:tr>
    </w:tbl>
    <w:p w:rsidR="0068042F" w:rsidRDefault="0068042F" w:rsidP="005A4805">
      <w:pPr>
        <w:spacing w:before="60"/>
        <w:ind w:right="57"/>
        <w:jc w:val="both"/>
      </w:pPr>
    </w:p>
    <w:sectPr w:rsidR="0068042F" w:rsidSect="00C87FE6">
      <w:footerReference w:type="even" r:id="rId7"/>
      <w:pgSz w:w="11906" w:h="16838" w:code="9"/>
      <w:pgMar w:top="357" w:right="386" w:bottom="357" w:left="35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42F" w:rsidRDefault="0068042F" w:rsidP="007500E1">
      <w:r>
        <w:separator/>
      </w:r>
    </w:p>
  </w:endnote>
  <w:endnote w:type="continuationSeparator" w:id="1">
    <w:p w:rsidR="0068042F" w:rsidRDefault="0068042F" w:rsidP="00750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42F" w:rsidRDefault="0068042F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68042F" w:rsidRDefault="006804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42F" w:rsidRDefault="0068042F" w:rsidP="007500E1">
      <w:r>
        <w:separator/>
      </w:r>
    </w:p>
  </w:footnote>
  <w:footnote w:type="continuationSeparator" w:id="1">
    <w:p w:rsidR="0068042F" w:rsidRDefault="0068042F" w:rsidP="007500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130B"/>
    <w:multiLevelType w:val="hybridMultilevel"/>
    <w:tmpl w:val="801AD31C"/>
    <w:lvl w:ilvl="0" w:tplc="EAAA0570">
      <w:start w:val="1"/>
      <w:numFmt w:val="bullet"/>
      <w:lvlText w:val=""/>
      <w:lvlJc w:val="left"/>
      <w:pPr>
        <w:tabs>
          <w:tab w:val="num" w:pos="1486"/>
        </w:tabs>
        <w:ind w:left="1486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570"/>
        </w:tabs>
        <w:ind w:left="15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0"/>
        </w:tabs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0"/>
        </w:tabs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0"/>
        </w:tabs>
        <w:ind w:left="37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0"/>
        </w:tabs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0"/>
        </w:tabs>
        <w:ind w:left="58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</w:rPr>
    </w:lvl>
  </w:abstractNum>
  <w:abstractNum w:abstractNumId="1">
    <w:nsid w:val="07C6706F"/>
    <w:multiLevelType w:val="hybridMultilevel"/>
    <w:tmpl w:val="347E2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3459FA"/>
    <w:multiLevelType w:val="hybridMultilevel"/>
    <w:tmpl w:val="1C344E12"/>
    <w:lvl w:ilvl="0" w:tplc="C1D48554">
      <w:numFmt w:val="bullet"/>
      <w:lvlText w:val="-"/>
      <w:lvlJc w:val="left"/>
      <w:pPr>
        <w:tabs>
          <w:tab w:val="num" w:pos="1356"/>
        </w:tabs>
        <w:ind w:left="1356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FE2FA8"/>
    <w:multiLevelType w:val="hybridMultilevel"/>
    <w:tmpl w:val="1B0CE0C0"/>
    <w:lvl w:ilvl="0" w:tplc="C1D48554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4">
    <w:nsid w:val="12EC2CF3"/>
    <w:multiLevelType w:val="hybridMultilevel"/>
    <w:tmpl w:val="50F2D38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866105"/>
    <w:multiLevelType w:val="hybridMultilevel"/>
    <w:tmpl w:val="74346BBA"/>
    <w:lvl w:ilvl="0" w:tplc="C1D48554">
      <w:numFmt w:val="bullet"/>
      <w:lvlText w:val="-"/>
      <w:lvlJc w:val="left"/>
      <w:pPr>
        <w:tabs>
          <w:tab w:val="num" w:pos="1104"/>
        </w:tabs>
        <w:ind w:left="11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4"/>
        </w:tabs>
        <w:ind w:left="18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44"/>
        </w:tabs>
        <w:ind w:left="25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64"/>
        </w:tabs>
        <w:ind w:left="32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84"/>
        </w:tabs>
        <w:ind w:left="39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04"/>
        </w:tabs>
        <w:ind w:left="47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24"/>
        </w:tabs>
        <w:ind w:left="54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44"/>
        </w:tabs>
        <w:ind w:left="61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64"/>
        </w:tabs>
        <w:ind w:left="6864" w:hanging="180"/>
      </w:pPr>
      <w:rPr>
        <w:rFonts w:cs="Times New Roman"/>
      </w:rPr>
    </w:lvl>
  </w:abstractNum>
  <w:abstractNum w:abstractNumId="6">
    <w:nsid w:val="25C06D90"/>
    <w:multiLevelType w:val="hybridMultilevel"/>
    <w:tmpl w:val="0E1A4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404999"/>
    <w:multiLevelType w:val="hybridMultilevel"/>
    <w:tmpl w:val="6C906F62"/>
    <w:lvl w:ilvl="0" w:tplc="0419000F">
      <w:start w:val="1"/>
      <w:numFmt w:val="decimal"/>
      <w:lvlText w:val="%1."/>
      <w:lvlJc w:val="left"/>
      <w:pPr>
        <w:tabs>
          <w:tab w:val="num" w:pos="1104"/>
        </w:tabs>
        <w:ind w:left="11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4"/>
        </w:tabs>
        <w:ind w:left="18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44"/>
        </w:tabs>
        <w:ind w:left="25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64"/>
        </w:tabs>
        <w:ind w:left="32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84"/>
        </w:tabs>
        <w:ind w:left="39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04"/>
        </w:tabs>
        <w:ind w:left="47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24"/>
        </w:tabs>
        <w:ind w:left="54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44"/>
        </w:tabs>
        <w:ind w:left="61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64"/>
        </w:tabs>
        <w:ind w:left="6864" w:hanging="180"/>
      </w:pPr>
      <w:rPr>
        <w:rFonts w:cs="Times New Roman"/>
      </w:rPr>
    </w:lvl>
  </w:abstractNum>
  <w:abstractNum w:abstractNumId="8">
    <w:nsid w:val="2C893D97"/>
    <w:multiLevelType w:val="hybridMultilevel"/>
    <w:tmpl w:val="4014BEB6"/>
    <w:lvl w:ilvl="0" w:tplc="BFE416E4">
      <w:numFmt w:val="bullet"/>
      <w:lvlText w:val="-"/>
      <w:lvlJc w:val="left"/>
      <w:pPr>
        <w:tabs>
          <w:tab w:val="num" w:pos="2796"/>
        </w:tabs>
        <w:ind w:left="2796" w:hanging="360"/>
      </w:pPr>
      <w:rPr>
        <w:rFonts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CE4613E"/>
    <w:multiLevelType w:val="hybridMultilevel"/>
    <w:tmpl w:val="56603720"/>
    <w:lvl w:ilvl="0" w:tplc="B178FBB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  <w:sz w:val="18"/>
      </w:rPr>
    </w:lvl>
    <w:lvl w:ilvl="1" w:tplc="C2A48B6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3C12EB"/>
    <w:multiLevelType w:val="hybridMultilevel"/>
    <w:tmpl w:val="D5DA9D1E"/>
    <w:lvl w:ilvl="0" w:tplc="C1D48554">
      <w:numFmt w:val="bullet"/>
      <w:lvlText w:val="-"/>
      <w:lvlJc w:val="left"/>
      <w:pPr>
        <w:tabs>
          <w:tab w:val="num" w:pos="1624"/>
        </w:tabs>
        <w:ind w:left="162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08"/>
        </w:tabs>
        <w:ind w:left="17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8"/>
        </w:tabs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8"/>
        </w:tabs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8"/>
        </w:tabs>
        <w:ind w:left="38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8"/>
        </w:tabs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8"/>
        </w:tabs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8"/>
        </w:tabs>
        <w:ind w:left="60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8"/>
        </w:tabs>
        <w:ind w:left="6748" w:hanging="360"/>
      </w:pPr>
      <w:rPr>
        <w:rFonts w:ascii="Wingdings" w:hAnsi="Wingdings" w:hint="default"/>
      </w:rPr>
    </w:lvl>
  </w:abstractNum>
  <w:abstractNum w:abstractNumId="11">
    <w:nsid w:val="39344B22"/>
    <w:multiLevelType w:val="hybridMultilevel"/>
    <w:tmpl w:val="3ED00CC8"/>
    <w:lvl w:ilvl="0" w:tplc="E15C3542">
      <w:start w:val="1"/>
      <w:numFmt w:val="bullet"/>
      <w:lvlText w:val=""/>
      <w:lvlJc w:val="left"/>
      <w:pPr>
        <w:tabs>
          <w:tab w:val="num" w:pos="1356"/>
        </w:tabs>
        <w:ind w:left="1356" w:hanging="360"/>
      </w:pPr>
      <w:rPr>
        <w:rFonts w:ascii="Symbol" w:hAnsi="Symbol" w:hint="default"/>
        <w:color w:val="auto"/>
        <w:sz w:val="20"/>
      </w:rPr>
    </w:lvl>
    <w:lvl w:ilvl="1" w:tplc="C1D4855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E647B5"/>
    <w:multiLevelType w:val="multilevel"/>
    <w:tmpl w:val="F606D58E"/>
    <w:lvl w:ilvl="0">
      <w:start w:val="1"/>
      <w:numFmt w:val="bullet"/>
      <w:lvlText w:val=""/>
      <w:lvlJc w:val="left"/>
      <w:pPr>
        <w:tabs>
          <w:tab w:val="num" w:pos="1356"/>
        </w:tabs>
        <w:ind w:left="1356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91CCE"/>
    <w:multiLevelType w:val="hybridMultilevel"/>
    <w:tmpl w:val="876A8548"/>
    <w:lvl w:ilvl="0" w:tplc="C1D48554">
      <w:numFmt w:val="bullet"/>
      <w:lvlText w:val="-"/>
      <w:lvlJc w:val="left"/>
      <w:pPr>
        <w:tabs>
          <w:tab w:val="num" w:pos="1356"/>
        </w:tabs>
        <w:ind w:left="1356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AF485F"/>
    <w:multiLevelType w:val="hybridMultilevel"/>
    <w:tmpl w:val="2B1E7A0A"/>
    <w:lvl w:ilvl="0" w:tplc="C1D48554">
      <w:numFmt w:val="bullet"/>
      <w:lvlText w:val="-"/>
      <w:lvlJc w:val="left"/>
      <w:pPr>
        <w:tabs>
          <w:tab w:val="num" w:pos="1239"/>
        </w:tabs>
        <w:ind w:left="123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9"/>
        </w:tabs>
        <w:ind w:left="19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79"/>
        </w:tabs>
        <w:ind w:left="26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99"/>
        </w:tabs>
        <w:ind w:left="33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19"/>
        </w:tabs>
        <w:ind w:left="41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39"/>
        </w:tabs>
        <w:ind w:left="48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59"/>
        </w:tabs>
        <w:ind w:left="55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79"/>
        </w:tabs>
        <w:ind w:left="62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99"/>
        </w:tabs>
        <w:ind w:left="6999" w:hanging="180"/>
      </w:pPr>
      <w:rPr>
        <w:rFonts w:cs="Times New Roman"/>
      </w:rPr>
    </w:lvl>
  </w:abstractNum>
  <w:abstractNum w:abstractNumId="15">
    <w:nsid w:val="403A2CDE"/>
    <w:multiLevelType w:val="hybridMultilevel"/>
    <w:tmpl w:val="FB4C2DB8"/>
    <w:lvl w:ilvl="0" w:tplc="F5E26268">
      <w:start w:val="1"/>
      <w:numFmt w:val="bullet"/>
      <w:lvlText w:val="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D20BDF"/>
    <w:multiLevelType w:val="hybridMultilevel"/>
    <w:tmpl w:val="B176A5B4"/>
    <w:lvl w:ilvl="0" w:tplc="62721DDE">
      <w:start w:val="1"/>
      <w:numFmt w:val="bullet"/>
      <w:lvlText w:val=""/>
      <w:legacy w:legacy="1" w:legacySpace="120" w:legacyIndent="360"/>
      <w:lvlJc w:val="left"/>
      <w:pPr>
        <w:ind w:left="765" w:hanging="360"/>
      </w:pPr>
      <w:rPr>
        <w:rFonts w:ascii="Symbol" w:hAnsi="Symbol" w:hint="default"/>
        <w:sz w:val="18"/>
      </w:rPr>
    </w:lvl>
    <w:lvl w:ilvl="1" w:tplc="C2A48B6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262845"/>
    <w:multiLevelType w:val="multilevel"/>
    <w:tmpl w:val="FB4C2DB8"/>
    <w:lvl w:ilvl="0">
      <w:start w:val="1"/>
      <w:numFmt w:val="bullet"/>
      <w:lvlText w:val="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547629"/>
    <w:multiLevelType w:val="hybridMultilevel"/>
    <w:tmpl w:val="DE9A4F1E"/>
    <w:lvl w:ilvl="0" w:tplc="EAAA0570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  <w:sz w:val="16"/>
      </w:rPr>
    </w:lvl>
    <w:lvl w:ilvl="1" w:tplc="4656E652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2" w:tplc="C1D48554">
      <w:numFmt w:val="bullet"/>
      <w:lvlText w:val="-"/>
      <w:lvlJc w:val="left"/>
      <w:pPr>
        <w:tabs>
          <w:tab w:val="num" w:pos="3156"/>
        </w:tabs>
        <w:ind w:left="3156" w:hanging="360"/>
      </w:pPr>
      <w:rPr>
        <w:rFonts w:hint="default"/>
        <w:color w:val="auto"/>
        <w:sz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6"/>
        </w:tabs>
        <w:ind w:left="45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6"/>
        </w:tabs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6"/>
        </w:tabs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6"/>
        </w:tabs>
        <w:ind w:left="67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6"/>
        </w:tabs>
        <w:ind w:left="7476" w:hanging="360"/>
      </w:pPr>
      <w:rPr>
        <w:rFonts w:ascii="Wingdings" w:hAnsi="Wingdings" w:hint="default"/>
      </w:rPr>
    </w:lvl>
  </w:abstractNum>
  <w:abstractNum w:abstractNumId="19">
    <w:nsid w:val="62AC2232"/>
    <w:multiLevelType w:val="hybridMultilevel"/>
    <w:tmpl w:val="0868C124"/>
    <w:lvl w:ilvl="0" w:tplc="C1D48554">
      <w:numFmt w:val="bullet"/>
      <w:lvlText w:val="-"/>
      <w:lvlJc w:val="left"/>
      <w:pPr>
        <w:tabs>
          <w:tab w:val="num" w:pos="1356"/>
        </w:tabs>
        <w:ind w:left="1356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6A5E6B"/>
    <w:multiLevelType w:val="hybridMultilevel"/>
    <w:tmpl w:val="13B6AD62"/>
    <w:lvl w:ilvl="0" w:tplc="C2A48B62">
      <w:start w:val="1"/>
      <w:numFmt w:val="bullet"/>
      <w:lvlText w:val="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A1334E"/>
    <w:multiLevelType w:val="hybridMultilevel"/>
    <w:tmpl w:val="DBAA8E0C"/>
    <w:lvl w:ilvl="0" w:tplc="C2A48B62">
      <w:start w:val="1"/>
      <w:numFmt w:val="bullet"/>
      <w:lvlText w:val="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0D18FE"/>
    <w:multiLevelType w:val="hybridMultilevel"/>
    <w:tmpl w:val="205E34BE"/>
    <w:lvl w:ilvl="0" w:tplc="C1D48554">
      <w:numFmt w:val="bullet"/>
      <w:lvlText w:val="-"/>
      <w:lvlJc w:val="left"/>
      <w:pPr>
        <w:tabs>
          <w:tab w:val="num" w:pos="1356"/>
        </w:tabs>
        <w:ind w:left="1356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76169"/>
    <w:multiLevelType w:val="hybridMultilevel"/>
    <w:tmpl w:val="DBC809E6"/>
    <w:lvl w:ilvl="0" w:tplc="23387F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A723D8"/>
    <w:multiLevelType w:val="hybridMultilevel"/>
    <w:tmpl w:val="C180E3A4"/>
    <w:lvl w:ilvl="0" w:tplc="C1D48554">
      <w:numFmt w:val="bullet"/>
      <w:lvlText w:val="-"/>
      <w:lvlJc w:val="left"/>
      <w:pPr>
        <w:tabs>
          <w:tab w:val="num" w:pos="1486"/>
        </w:tabs>
        <w:ind w:left="1486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70"/>
        </w:tabs>
        <w:ind w:left="15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0"/>
        </w:tabs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0"/>
        </w:tabs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0"/>
        </w:tabs>
        <w:ind w:left="37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0"/>
        </w:tabs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0"/>
        </w:tabs>
        <w:ind w:left="58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</w:rPr>
    </w:lvl>
  </w:abstractNum>
  <w:abstractNum w:abstractNumId="25">
    <w:nsid w:val="750933AE"/>
    <w:multiLevelType w:val="hybridMultilevel"/>
    <w:tmpl w:val="078827E8"/>
    <w:lvl w:ilvl="0" w:tplc="AC548DE8">
      <w:start w:val="1"/>
      <w:numFmt w:val="bullet"/>
      <w:lvlText w:val=""/>
      <w:lvlJc w:val="left"/>
      <w:pPr>
        <w:tabs>
          <w:tab w:val="num" w:pos="977"/>
        </w:tabs>
        <w:ind w:left="977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26">
    <w:nsid w:val="78465487"/>
    <w:multiLevelType w:val="hybridMultilevel"/>
    <w:tmpl w:val="09844976"/>
    <w:lvl w:ilvl="0" w:tplc="E15C3542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>
    <w:nsid w:val="78AA6518"/>
    <w:multiLevelType w:val="hybridMultilevel"/>
    <w:tmpl w:val="36861C28"/>
    <w:lvl w:ilvl="0" w:tplc="0419000F">
      <w:start w:val="1"/>
      <w:numFmt w:val="decimal"/>
      <w:lvlText w:val="%1."/>
      <w:lvlJc w:val="left"/>
      <w:pPr>
        <w:tabs>
          <w:tab w:val="num" w:pos="1239"/>
        </w:tabs>
        <w:ind w:left="123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9"/>
        </w:tabs>
        <w:ind w:left="19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79"/>
        </w:tabs>
        <w:ind w:left="26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99"/>
        </w:tabs>
        <w:ind w:left="33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19"/>
        </w:tabs>
        <w:ind w:left="41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39"/>
        </w:tabs>
        <w:ind w:left="48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59"/>
        </w:tabs>
        <w:ind w:left="55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79"/>
        </w:tabs>
        <w:ind w:left="62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99"/>
        </w:tabs>
        <w:ind w:left="6999" w:hanging="180"/>
      </w:pPr>
      <w:rPr>
        <w:rFonts w:cs="Times New Roman"/>
      </w:rPr>
    </w:lvl>
  </w:abstractNum>
  <w:abstractNum w:abstractNumId="28">
    <w:nsid w:val="7BBA6962"/>
    <w:multiLevelType w:val="hybridMultilevel"/>
    <w:tmpl w:val="482E65EC"/>
    <w:lvl w:ilvl="0" w:tplc="C2A48B62">
      <w:start w:val="1"/>
      <w:numFmt w:val="bullet"/>
      <w:lvlText w:val="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354450"/>
    <w:multiLevelType w:val="hybridMultilevel"/>
    <w:tmpl w:val="F606D58E"/>
    <w:lvl w:ilvl="0" w:tplc="E15C3542">
      <w:start w:val="1"/>
      <w:numFmt w:val="bullet"/>
      <w:lvlText w:val=""/>
      <w:lvlJc w:val="left"/>
      <w:pPr>
        <w:tabs>
          <w:tab w:val="num" w:pos="1356"/>
        </w:tabs>
        <w:ind w:left="1356" w:hanging="360"/>
      </w:pPr>
      <w:rPr>
        <w:rFonts w:ascii="Symbol" w:hAnsi="Symbol" w:hint="default"/>
        <w:color w:val="auto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18"/>
  </w:num>
  <w:num w:numId="4">
    <w:abstractNumId w:val="3"/>
  </w:num>
  <w:num w:numId="5">
    <w:abstractNumId w:val="22"/>
  </w:num>
  <w:num w:numId="6">
    <w:abstractNumId w:val="13"/>
  </w:num>
  <w:num w:numId="7">
    <w:abstractNumId w:val="20"/>
  </w:num>
  <w:num w:numId="8">
    <w:abstractNumId w:val="16"/>
  </w:num>
  <w:num w:numId="9">
    <w:abstractNumId w:val="9"/>
  </w:num>
  <w:num w:numId="10">
    <w:abstractNumId w:val="7"/>
  </w:num>
  <w:num w:numId="11">
    <w:abstractNumId w:val="5"/>
  </w:num>
  <w:num w:numId="12">
    <w:abstractNumId w:val="19"/>
  </w:num>
  <w:num w:numId="13">
    <w:abstractNumId w:val="27"/>
  </w:num>
  <w:num w:numId="14">
    <w:abstractNumId w:val="14"/>
  </w:num>
  <w:num w:numId="15">
    <w:abstractNumId w:val="21"/>
  </w:num>
  <w:num w:numId="16">
    <w:abstractNumId w:val="28"/>
  </w:num>
  <w:num w:numId="17">
    <w:abstractNumId w:val="10"/>
  </w:num>
  <w:num w:numId="18">
    <w:abstractNumId w:val="2"/>
  </w:num>
  <w:num w:numId="19">
    <w:abstractNumId w:val="29"/>
  </w:num>
  <w:num w:numId="20">
    <w:abstractNumId w:val="8"/>
  </w:num>
  <w:num w:numId="21">
    <w:abstractNumId w:val="26"/>
  </w:num>
  <w:num w:numId="22">
    <w:abstractNumId w:val="12"/>
  </w:num>
  <w:num w:numId="23">
    <w:abstractNumId w:val="11"/>
  </w:num>
  <w:num w:numId="24">
    <w:abstractNumId w:val="24"/>
  </w:num>
  <w:num w:numId="25">
    <w:abstractNumId w:val="0"/>
  </w:num>
  <w:num w:numId="26">
    <w:abstractNumId w:val="15"/>
  </w:num>
  <w:num w:numId="27">
    <w:abstractNumId w:val="17"/>
  </w:num>
  <w:num w:numId="28">
    <w:abstractNumId w:val="4"/>
  </w:num>
  <w:num w:numId="29">
    <w:abstractNumId w:val="1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227"/>
  <w:doNotHyphenateCaps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3438"/>
    <w:rsid w:val="000024F6"/>
    <w:rsid w:val="0000601A"/>
    <w:rsid w:val="000067F2"/>
    <w:rsid w:val="00013ECA"/>
    <w:rsid w:val="00013F33"/>
    <w:rsid w:val="000228CD"/>
    <w:rsid w:val="00030015"/>
    <w:rsid w:val="000319B6"/>
    <w:rsid w:val="00035A6B"/>
    <w:rsid w:val="00056881"/>
    <w:rsid w:val="000650E4"/>
    <w:rsid w:val="000710F2"/>
    <w:rsid w:val="000722AB"/>
    <w:rsid w:val="000811C3"/>
    <w:rsid w:val="000858D0"/>
    <w:rsid w:val="0009667C"/>
    <w:rsid w:val="000A1239"/>
    <w:rsid w:val="000A1CEF"/>
    <w:rsid w:val="000A2135"/>
    <w:rsid w:val="000A2B1D"/>
    <w:rsid w:val="000A754C"/>
    <w:rsid w:val="000B0081"/>
    <w:rsid w:val="000B306F"/>
    <w:rsid w:val="000B5AFA"/>
    <w:rsid w:val="000B6C5B"/>
    <w:rsid w:val="001009E5"/>
    <w:rsid w:val="0011499E"/>
    <w:rsid w:val="001172D0"/>
    <w:rsid w:val="0012371F"/>
    <w:rsid w:val="001249D8"/>
    <w:rsid w:val="001270EA"/>
    <w:rsid w:val="00131FE5"/>
    <w:rsid w:val="001379BE"/>
    <w:rsid w:val="0015039A"/>
    <w:rsid w:val="00152B4C"/>
    <w:rsid w:val="00152F67"/>
    <w:rsid w:val="0015672E"/>
    <w:rsid w:val="00156F67"/>
    <w:rsid w:val="001615D3"/>
    <w:rsid w:val="00163F7B"/>
    <w:rsid w:val="00167BCA"/>
    <w:rsid w:val="001742B4"/>
    <w:rsid w:val="00175E25"/>
    <w:rsid w:val="00180535"/>
    <w:rsid w:val="001861D6"/>
    <w:rsid w:val="00195F7A"/>
    <w:rsid w:val="001A1F41"/>
    <w:rsid w:val="001B61AE"/>
    <w:rsid w:val="001B72E2"/>
    <w:rsid w:val="001C40D9"/>
    <w:rsid w:val="001C558D"/>
    <w:rsid w:val="001D47D9"/>
    <w:rsid w:val="001E042C"/>
    <w:rsid w:val="001E3A0D"/>
    <w:rsid w:val="001E4C3D"/>
    <w:rsid w:val="001E79F6"/>
    <w:rsid w:val="001F1B59"/>
    <w:rsid w:val="001F3737"/>
    <w:rsid w:val="001F7FA2"/>
    <w:rsid w:val="00202E09"/>
    <w:rsid w:val="002047E9"/>
    <w:rsid w:val="00205832"/>
    <w:rsid w:val="0021396B"/>
    <w:rsid w:val="00215FA3"/>
    <w:rsid w:val="00221BC6"/>
    <w:rsid w:val="00222799"/>
    <w:rsid w:val="00225A89"/>
    <w:rsid w:val="00226454"/>
    <w:rsid w:val="002274A0"/>
    <w:rsid w:val="00230D07"/>
    <w:rsid w:val="002421D7"/>
    <w:rsid w:val="0024610B"/>
    <w:rsid w:val="00246E31"/>
    <w:rsid w:val="002540EC"/>
    <w:rsid w:val="00271469"/>
    <w:rsid w:val="00272861"/>
    <w:rsid w:val="00277252"/>
    <w:rsid w:val="00280B63"/>
    <w:rsid w:val="00281762"/>
    <w:rsid w:val="00283E25"/>
    <w:rsid w:val="00284CD0"/>
    <w:rsid w:val="00292D85"/>
    <w:rsid w:val="002A44F5"/>
    <w:rsid w:val="002B06B7"/>
    <w:rsid w:val="002D25B6"/>
    <w:rsid w:val="002D74A6"/>
    <w:rsid w:val="002E08EC"/>
    <w:rsid w:val="002E63D3"/>
    <w:rsid w:val="002E7CE3"/>
    <w:rsid w:val="003037B6"/>
    <w:rsid w:val="00305A35"/>
    <w:rsid w:val="00306B89"/>
    <w:rsid w:val="00316571"/>
    <w:rsid w:val="003170C2"/>
    <w:rsid w:val="00317915"/>
    <w:rsid w:val="003201AD"/>
    <w:rsid w:val="00322701"/>
    <w:rsid w:val="00323818"/>
    <w:rsid w:val="003251AB"/>
    <w:rsid w:val="0032637C"/>
    <w:rsid w:val="00326A13"/>
    <w:rsid w:val="00341935"/>
    <w:rsid w:val="00347CCF"/>
    <w:rsid w:val="00361E01"/>
    <w:rsid w:val="0036366A"/>
    <w:rsid w:val="0036749C"/>
    <w:rsid w:val="00371160"/>
    <w:rsid w:val="0037322C"/>
    <w:rsid w:val="00377295"/>
    <w:rsid w:val="00380984"/>
    <w:rsid w:val="0039525E"/>
    <w:rsid w:val="003972EB"/>
    <w:rsid w:val="003A0260"/>
    <w:rsid w:val="003A0B43"/>
    <w:rsid w:val="003A4B7E"/>
    <w:rsid w:val="003B0830"/>
    <w:rsid w:val="003B5B6E"/>
    <w:rsid w:val="003B60BB"/>
    <w:rsid w:val="003B6D6E"/>
    <w:rsid w:val="003C5A5E"/>
    <w:rsid w:val="003E5D07"/>
    <w:rsid w:val="003E6995"/>
    <w:rsid w:val="003F711A"/>
    <w:rsid w:val="003F7A71"/>
    <w:rsid w:val="00400C61"/>
    <w:rsid w:val="0040471A"/>
    <w:rsid w:val="00406CD1"/>
    <w:rsid w:val="00407F2F"/>
    <w:rsid w:val="00411275"/>
    <w:rsid w:val="0041232A"/>
    <w:rsid w:val="00415B97"/>
    <w:rsid w:val="0042083D"/>
    <w:rsid w:val="00427743"/>
    <w:rsid w:val="00432BAD"/>
    <w:rsid w:val="00433ED1"/>
    <w:rsid w:val="00445ADC"/>
    <w:rsid w:val="004601EA"/>
    <w:rsid w:val="004630FA"/>
    <w:rsid w:val="004633A7"/>
    <w:rsid w:val="00463DAB"/>
    <w:rsid w:val="004665F4"/>
    <w:rsid w:val="0047097D"/>
    <w:rsid w:val="00474D5D"/>
    <w:rsid w:val="00474ED0"/>
    <w:rsid w:val="004873FB"/>
    <w:rsid w:val="004911FE"/>
    <w:rsid w:val="00494064"/>
    <w:rsid w:val="004A14A8"/>
    <w:rsid w:val="004A3C29"/>
    <w:rsid w:val="004A5C51"/>
    <w:rsid w:val="004A6974"/>
    <w:rsid w:val="004B0276"/>
    <w:rsid w:val="004B2720"/>
    <w:rsid w:val="004B6E9C"/>
    <w:rsid w:val="004C65FF"/>
    <w:rsid w:val="004C7D81"/>
    <w:rsid w:val="004D04C0"/>
    <w:rsid w:val="004D7B86"/>
    <w:rsid w:val="004E24C7"/>
    <w:rsid w:val="004E4CEC"/>
    <w:rsid w:val="00504D38"/>
    <w:rsid w:val="00505A8A"/>
    <w:rsid w:val="00506CE8"/>
    <w:rsid w:val="005164B5"/>
    <w:rsid w:val="00524EEF"/>
    <w:rsid w:val="00530424"/>
    <w:rsid w:val="0053231D"/>
    <w:rsid w:val="00543096"/>
    <w:rsid w:val="0054387C"/>
    <w:rsid w:val="00547976"/>
    <w:rsid w:val="00551F80"/>
    <w:rsid w:val="005537F7"/>
    <w:rsid w:val="00553EE8"/>
    <w:rsid w:val="00561C26"/>
    <w:rsid w:val="005634E0"/>
    <w:rsid w:val="00563FE7"/>
    <w:rsid w:val="0056596D"/>
    <w:rsid w:val="00574393"/>
    <w:rsid w:val="005841FC"/>
    <w:rsid w:val="005A4805"/>
    <w:rsid w:val="005B051D"/>
    <w:rsid w:val="005B16E3"/>
    <w:rsid w:val="005B37CD"/>
    <w:rsid w:val="005B55F3"/>
    <w:rsid w:val="005C0A92"/>
    <w:rsid w:val="005C1B04"/>
    <w:rsid w:val="005C2630"/>
    <w:rsid w:val="005D16FF"/>
    <w:rsid w:val="005D79A0"/>
    <w:rsid w:val="005E20CB"/>
    <w:rsid w:val="005E64E5"/>
    <w:rsid w:val="005F0266"/>
    <w:rsid w:val="005F0DE8"/>
    <w:rsid w:val="00606D85"/>
    <w:rsid w:val="00611C15"/>
    <w:rsid w:val="006249DC"/>
    <w:rsid w:val="006254ED"/>
    <w:rsid w:val="006271A7"/>
    <w:rsid w:val="00643BDB"/>
    <w:rsid w:val="00644B56"/>
    <w:rsid w:val="00645A03"/>
    <w:rsid w:val="0066234A"/>
    <w:rsid w:val="00664A7C"/>
    <w:rsid w:val="00665AF0"/>
    <w:rsid w:val="006802B0"/>
    <w:rsid w:val="0068042F"/>
    <w:rsid w:val="00682C10"/>
    <w:rsid w:val="006914FE"/>
    <w:rsid w:val="00692B1C"/>
    <w:rsid w:val="00692F98"/>
    <w:rsid w:val="006947A7"/>
    <w:rsid w:val="006A06F2"/>
    <w:rsid w:val="006C14E9"/>
    <w:rsid w:val="006D54CD"/>
    <w:rsid w:val="006D7066"/>
    <w:rsid w:val="006E2421"/>
    <w:rsid w:val="006E3431"/>
    <w:rsid w:val="006E55A3"/>
    <w:rsid w:val="006E75BC"/>
    <w:rsid w:val="006F5120"/>
    <w:rsid w:val="00704FBB"/>
    <w:rsid w:val="00722AB8"/>
    <w:rsid w:val="00730351"/>
    <w:rsid w:val="00734408"/>
    <w:rsid w:val="00734707"/>
    <w:rsid w:val="00741F34"/>
    <w:rsid w:val="00743693"/>
    <w:rsid w:val="00745CD6"/>
    <w:rsid w:val="00746A73"/>
    <w:rsid w:val="007473D9"/>
    <w:rsid w:val="00747884"/>
    <w:rsid w:val="007500E1"/>
    <w:rsid w:val="00750C4E"/>
    <w:rsid w:val="007617FB"/>
    <w:rsid w:val="00762DED"/>
    <w:rsid w:val="00773A19"/>
    <w:rsid w:val="00773C29"/>
    <w:rsid w:val="00777F38"/>
    <w:rsid w:val="00781DE6"/>
    <w:rsid w:val="007841CF"/>
    <w:rsid w:val="007845C6"/>
    <w:rsid w:val="007A4DD0"/>
    <w:rsid w:val="007A6C86"/>
    <w:rsid w:val="007B2905"/>
    <w:rsid w:val="007D1103"/>
    <w:rsid w:val="007D2F4C"/>
    <w:rsid w:val="007D5A49"/>
    <w:rsid w:val="007D71AD"/>
    <w:rsid w:val="007E1C1B"/>
    <w:rsid w:val="007E63A8"/>
    <w:rsid w:val="007F11C0"/>
    <w:rsid w:val="007F6986"/>
    <w:rsid w:val="007F74EB"/>
    <w:rsid w:val="00801DC2"/>
    <w:rsid w:val="00804813"/>
    <w:rsid w:val="008058E1"/>
    <w:rsid w:val="0080666E"/>
    <w:rsid w:val="00816C9E"/>
    <w:rsid w:val="0082066E"/>
    <w:rsid w:val="00821111"/>
    <w:rsid w:val="00825AAE"/>
    <w:rsid w:val="008438D0"/>
    <w:rsid w:val="00845BA1"/>
    <w:rsid w:val="00845C4D"/>
    <w:rsid w:val="00850FF2"/>
    <w:rsid w:val="0085170C"/>
    <w:rsid w:val="00855B15"/>
    <w:rsid w:val="0087117D"/>
    <w:rsid w:val="008715DF"/>
    <w:rsid w:val="0087198C"/>
    <w:rsid w:val="00881F17"/>
    <w:rsid w:val="00897006"/>
    <w:rsid w:val="008A1081"/>
    <w:rsid w:val="008A1C67"/>
    <w:rsid w:val="008B748A"/>
    <w:rsid w:val="008B7F61"/>
    <w:rsid w:val="008C408B"/>
    <w:rsid w:val="008C4E38"/>
    <w:rsid w:val="008D25D7"/>
    <w:rsid w:val="008D266A"/>
    <w:rsid w:val="008E2385"/>
    <w:rsid w:val="008E4EA7"/>
    <w:rsid w:val="008E5156"/>
    <w:rsid w:val="008E58C8"/>
    <w:rsid w:val="008F34C7"/>
    <w:rsid w:val="008F7896"/>
    <w:rsid w:val="008F7B9F"/>
    <w:rsid w:val="0090146D"/>
    <w:rsid w:val="00905015"/>
    <w:rsid w:val="00910553"/>
    <w:rsid w:val="00914919"/>
    <w:rsid w:val="009300B9"/>
    <w:rsid w:val="00940EBB"/>
    <w:rsid w:val="00942A28"/>
    <w:rsid w:val="00946520"/>
    <w:rsid w:val="00951F12"/>
    <w:rsid w:val="00955BCD"/>
    <w:rsid w:val="00956C5B"/>
    <w:rsid w:val="00961A93"/>
    <w:rsid w:val="009636B1"/>
    <w:rsid w:val="00965311"/>
    <w:rsid w:val="009728C5"/>
    <w:rsid w:val="00974738"/>
    <w:rsid w:val="0097670E"/>
    <w:rsid w:val="0098356E"/>
    <w:rsid w:val="00987FF8"/>
    <w:rsid w:val="00993F93"/>
    <w:rsid w:val="009A325A"/>
    <w:rsid w:val="009B3551"/>
    <w:rsid w:val="009B4329"/>
    <w:rsid w:val="009B520E"/>
    <w:rsid w:val="009B5759"/>
    <w:rsid w:val="009C056F"/>
    <w:rsid w:val="009C1164"/>
    <w:rsid w:val="009D0698"/>
    <w:rsid w:val="009D2851"/>
    <w:rsid w:val="009E1269"/>
    <w:rsid w:val="009F31AC"/>
    <w:rsid w:val="009F4993"/>
    <w:rsid w:val="00A01898"/>
    <w:rsid w:val="00A13563"/>
    <w:rsid w:val="00A15514"/>
    <w:rsid w:val="00A24515"/>
    <w:rsid w:val="00A35B3B"/>
    <w:rsid w:val="00A372B6"/>
    <w:rsid w:val="00A42E88"/>
    <w:rsid w:val="00A44481"/>
    <w:rsid w:val="00A46216"/>
    <w:rsid w:val="00A526BF"/>
    <w:rsid w:val="00A55EFC"/>
    <w:rsid w:val="00A56E93"/>
    <w:rsid w:val="00A627CA"/>
    <w:rsid w:val="00A62B5F"/>
    <w:rsid w:val="00A667E8"/>
    <w:rsid w:val="00A833EC"/>
    <w:rsid w:val="00AA1076"/>
    <w:rsid w:val="00AA583C"/>
    <w:rsid w:val="00AB5008"/>
    <w:rsid w:val="00AD40E2"/>
    <w:rsid w:val="00AD6A13"/>
    <w:rsid w:val="00AE2E35"/>
    <w:rsid w:val="00AE3615"/>
    <w:rsid w:val="00AE4381"/>
    <w:rsid w:val="00AF1C83"/>
    <w:rsid w:val="00AF5CF2"/>
    <w:rsid w:val="00B037A2"/>
    <w:rsid w:val="00B06277"/>
    <w:rsid w:val="00B248A9"/>
    <w:rsid w:val="00B268B5"/>
    <w:rsid w:val="00B34A52"/>
    <w:rsid w:val="00B3797A"/>
    <w:rsid w:val="00B45BE8"/>
    <w:rsid w:val="00B662BE"/>
    <w:rsid w:val="00B66877"/>
    <w:rsid w:val="00B70CE8"/>
    <w:rsid w:val="00B7694F"/>
    <w:rsid w:val="00B76DF3"/>
    <w:rsid w:val="00B840AA"/>
    <w:rsid w:val="00B86427"/>
    <w:rsid w:val="00B87A8A"/>
    <w:rsid w:val="00B913B0"/>
    <w:rsid w:val="00B939CD"/>
    <w:rsid w:val="00B94639"/>
    <w:rsid w:val="00B969C0"/>
    <w:rsid w:val="00BA0BDF"/>
    <w:rsid w:val="00BB4063"/>
    <w:rsid w:val="00BC0287"/>
    <w:rsid w:val="00BD45CD"/>
    <w:rsid w:val="00BD5988"/>
    <w:rsid w:val="00BD6759"/>
    <w:rsid w:val="00BD7A97"/>
    <w:rsid w:val="00BE4205"/>
    <w:rsid w:val="00BF005D"/>
    <w:rsid w:val="00BF543C"/>
    <w:rsid w:val="00C018D2"/>
    <w:rsid w:val="00C0369E"/>
    <w:rsid w:val="00C07CFB"/>
    <w:rsid w:val="00C10907"/>
    <w:rsid w:val="00C11BC7"/>
    <w:rsid w:val="00C13342"/>
    <w:rsid w:val="00C13438"/>
    <w:rsid w:val="00C1525C"/>
    <w:rsid w:val="00C17353"/>
    <w:rsid w:val="00C21161"/>
    <w:rsid w:val="00C3085A"/>
    <w:rsid w:val="00C376AB"/>
    <w:rsid w:val="00C37F63"/>
    <w:rsid w:val="00C524DD"/>
    <w:rsid w:val="00C52756"/>
    <w:rsid w:val="00C55C3B"/>
    <w:rsid w:val="00C61F1C"/>
    <w:rsid w:val="00C63F9C"/>
    <w:rsid w:val="00C64D10"/>
    <w:rsid w:val="00C723D7"/>
    <w:rsid w:val="00C765A7"/>
    <w:rsid w:val="00C817BF"/>
    <w:rsid w:val="00C818B7"/>
    <w:rsid w:val="00C81D32"/>
    <w:rsid w:val="00C86579"/>
    <w:rsid w:val="00C87FE6"/>
    <w:rsid w:val="00C95EEA"/>
    <w:rsid w:val="00C96D72"/>
    <w:rsid w:val="00CB3167"/>
    <w:rsid w:val="00CB4429"/>
    <w:rsid w:val="00CD0E50"/>
    <w:rsid w:val="00CD6F51"/>
    <w:rsid w:val="00CE48CA"/>
    <w:rsid w:val="00D07FF3"/>
    <w:rsid w:val="00D34996"/>
    <w:rsid w:val="00D4561C"/>
    <w:rsid w:val="00D60EEF"/>
    <w:rsid w:val="00D6253F"/>
    <w:rsid w:val="00D62A5A"/>
    <w:rsid w:val="00D655E8"/>
    <w:rsid w:val="00D6675C"/>
    <w:rsid w:val="00D6697E"/>
    <w:rsid w:val="00D712AB"/>
    <w:rsid w:val="00D75350"/>
    <w:rsid w:val="00D82C6A"/>
    <w:rsid w:val="00D86745"/>
    <w:rsid w:val="00D936F2"/>
    <w:rsid w:val="00DA3389"/>
    <w:rsid w:val="00DA6BF6"/>
    <w:rsid w:val="00DB5B43"/>
    <w:rsid w:val="00DB66C6"/>
    <w:rsid w:val="00DB6893"/>
    <w:rsid w:val="00DB72FE"/>
    <w:rsid w:val="00DB7588"/>
    <w:rsid w:val="00DC0CF3"/>
    <w:rsid w:val="00DD1198"/>
    <w:rsid w:val="00DD215D"/>
    <w:rsid w:val="00DD2251"/>
    <w:rsid w:val="00DD22D8"/>
    <w:rsid w:val="00DD28AB"/>
    <w:rsid w:val="00DD2DD9"/>
    <w:rsid w:val="00DE3C8F"/>
    <w:rsid w:val="00DF660B"/>
    <w:rsid w:val="00DF7D2E"/>
    <w:rsid w:val="00E002E5"/>
    <w:rsid w:val="00E00E26"/>
    <w:rsid w:val="00E02E84"/>
    <w:rsid w:val="00E033D2"/>
    <w:rsid w:val="00E0669C"/>
    <w:rsid w:val="00E13DF4"/>
    <w:rsid w:val="00E16642"/>
    <w:rsid w:val="00E17E33"/>
    <w:rsid w:val="00E22FDD"/>
    <w:rsid w:val="00E3305C"/>
    <w:rsid w:val="00E333C5"/>
    <w:rsid w:val="00E33C57"/>
    <w:rsid w:val="00E720D8"/>
    <w:rsid w:val="00E745D6"/>
    <w:rsid w:val="00E758EF"/>
    <w:rsid w:val="00E760A9"/>
    <w:rsid w:val="00E77CBA"/>
    <w:rsid w:val="00E80476"/>
    <w:rsid w:val="00E80D46"/>
    <w:rsid w:val="00E90F3D"/>
    <w:rsid w:val="00E915C5"/>
    <w:rsid w:val="00E91F21"/>
    <w:rsid w:val="00E96757"/>
    <w:rsid w:val="00EA0B43"/>
    <w:rsid w:val="00EA4406"/>
    <w:rsid w:val="00EA490A"/>
    <w:rsid w:val="00EA6772"/>
    <w:rsid w:val="00EA7C3C"/>
    <w:rsid w:val="00EC1E3D"/>
    <w:rsid w:val="00EE6DAD"/>
    <w:rsid w:val="00F10A4D"/>
    <w:rsid w:val="00F2010F"/>
    <w:rsid w:val="00F2131F"/>
    <w:rsid w:val="00F268E2"/>
    <w:rsid w:val="00F420BE"/>
    <w:rsid w:val="00F43C8E"/>
    <w:rsid w:val="00F46DEE"/>
    <w:rsid w:val="00F47E0D"/>
    <w:rsid w:val="00F60173"/>
    <w:rsid w:val="00F62ED7"/>
    <w:rsid w:val="00F66563"/>
    <w:rsid w:val="00F70F9F"/>
    <w:rsid w:val="00F74A89"/>
    <w:rsid w:val="00F77322"/>
    <w:rsid w:val="00F8552D"/>
    <w:rsid w:val="00F94258"/>
    <w:rsid w:val="00F975E6"/>
    <w:rsid w:val="00FA0F20"/>
    <w:rsid w:val="00FB0893"/>
    <w:rsid w:val="00FB0DBD"/>
    <w:rsid w:val="00FC0F40"/>
    <w:rsid w:val="00FC3AB0"/>
    <w:rsid w:val="00FC4E66"/>
    <w:rsid w:val="00FC5710"/>
    <w:rsid w:val="00FD294C"/>
    <w:rsid w:val="00FD3BCB"/>
    <w:rsid w:val="00FE2FF4"/>
    <w:rsid w:val="00FE3B69"/>
    <w:rsid w:val="00FE6FC5"/>
    <w:rsid w:val="00FE7EC4"/>
    <w:rsid w:val="00FF2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01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0015"/>
    <w:pPr>
      <w:keepNext/>
      <w:spacing w:after="120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30015"/>
    <w:pPr>
      <w:keepNext/>
      <w:spacing w:after="120"/>
      <w:jc w:val="center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0015"/>
    <w:pPr>
      <w:keepNext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30015"/>
    <w:pPr>
      <w:keepNext/>
      <w:spacing w:before="60"/>
      <w:jc w:val="both"/>
      <w:outlineLvl w:val="3"/>
    </w:pPr>
    <w:rPr>
      <w:b/>
      <w:bCs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00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0015"/>
    <w:pPr>
      <w:keepNext/>
      <w:outlineLvl w:val="5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2ED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62ED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62ED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62ED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62ED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62ED7"/>
    <w:rPr>
      <w:rFonts w:ascii="Calibri" w:hAnsi="Calibri" w:cs="Times New Roman"/>
      <w:b/>
      <w:bCs/>
    </w:rPr>
  </w:style>
  <w:style w:type="paragraph" w:styleId="Header">
    <w:name w:val="header"/>
    <w:basedOn w:val="Normal"/>
    <w:link w:val="HeaderChar"/>
    <w:uiPriority w:val="99"/>
    <w:rsid w:val="007500E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500E1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300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2ED7"/>
    <w:rPr>
      <w:rFonts w:cs="Times New Roman"/>
      <w:sz w:val="2"/>
    </w:rPr>
  </w:style>
  <w:style w:type="paragraph" w:styleId="BodyText">
    <w:name w:val="Body Text"/>
    <w:basedOn w:val="Normal"/>
    <w:link w:val="BodyTextChar"/>
    <w:uiPriority w:val="99"/>
    <w:rsid w:val="00030015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62ED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500E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500E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2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613</TotalTime>
  <Pages>2</Pages>
  <Words>371</Words>
  <Characters>2119</Characters>
  <Application>Microsoft Office Outlook</Application>
  <DocSecurity>0</DocSecurity>
  <Lines>0</Lines>
  <Paragraphs>0</Paragraphs>
  <ScaleCrop>false</ScaleCrop>
  <Company>APK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Арсеньевский городской округ</dc:title>
  <dc:subject/>
  <dc:creator>user32</dc:creator>
  <cp:keywords/>
  <dc:description/>
  <cp:lastModifiedBy>***</cp:lastModifiedBy>
  <cp:revision>322</cp:revision>
  <cp:lastPrinted>2018-08-08T05:16:00Z</cp:lastPrinted>
  <dcterms:created xsi:type="dcterms:W3CDTF">2015-02-04T05:10:00Z</dcterms:created>
  <dcterms:modified xsi:type="dcterms:W3CDTF">2018-11-12T01:04:00Z</dcterms:modified>
</cp:coreProperties>
</file>